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DE10F" w14:textId="08055898" w:rsidR="00073618" w:rsidRPr="000445D5" w:rsidRDefault="00073618" w:rsidP="00073618">
      <w:pPr>
        <w:tabs>
          <w:tab w:val="right" w:pos="9072"/>
        </w:tabs>
        <w:jc w:val="right"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2.5.</w:t>
      </w:r>
      <w:r w:rsidR="007C281F">
        <w:rPr>
          <w:rFonts w:ascii="Verdana" w:hAnsi="Verdana"/>
          <w:bCs/>
          <w:sz w:val="16"/>
          <w:szCs w:val="16"/>
        </w:rPr>
        <w:t>4</w:t>
      </w:r>
      <w:r w:rsidRPr="000445D5">
        <w:rPr>
          <w:rFonts w:ascii="Verdana" w:hAnsi="Verdana"/>
          <w:bCs/>
          <w:sz w:val="16"/>
          <w:szCs w:val="16"/>
        </w:rPr>
        <w:t xml:space="preserve"> – Zał.</w:t>
      </w:r>
      <w:r>
        <w:rPr>
          <w:rFonts w:ascii="Verdana" w:hAnsi="Verdana"/>
          <w:bCs/>
          <w:sz w:val="16"/>
          <w:szCs w:val="16"/>
        </w:rPr>
        <w:t xml:space="preserve"> </w:t>
      </w:r>
      <w:r w:rsidR="007C281F">
        <w:rPr>
          <w:rFonts w:ascii="Verdana" w:hAnsi="Verdana"/>
          <w:bCs/>
          <w:sz w:val="16"/>
          <w:szCs w:val="16"/>
        </w:rPr>
        <w:t>2</w:t>
      </w:r>
      <w:r>
        <w:rPr>
          <w:rFonts w:ascii="Verdana" w:hAnsi="Verdana"/>
          <w:bCs/>
          <w:sz w:val="16"/>
          <w:szCs w:val="16"/>
        </w:rPr>
        <w:t xml:space="preserve"> </w:t>
      </w:r>
      <w:r w:rsidRPr="00583579">
        <w:rPr>
          <w:rFonts w:ascii="Verdana" w:hAnsi="Verdana"/>
          <w:bCs/>
          <w:i/>
          <w:iCs/>
          <w:sz w:val="16"/>
          <w:szCs w:val="16"/>
        </w:rPr>
        <w:t>Wzór protokołu o komisyjnym zniszczeniu weksla</w:t>
      </w:r>
    </w:p>
    <w:p w14:paraId="22DFDDEF" w14:textId="77777777" w:rsidR="0090324B" w:rsidRPr="00CD5E14" w:rsidRDefault="0090324B" w:rsidP="00E52423">
      <w:pPr>
        <w:spacing w:after="0" w:line="240" w:lineRule="auto"/>
        <w:jc w:val="right"/>
        <w:rPr>
          <w:rFonts w:ascii="Verdana" w:eastAsia="Times New Roman" w:hAnsi="Verdana"/>
          <w:sz w:val="16"/>
          <w:szCs w:val="18"/>
          <w:lang w:eastAsia="pl-PL"/>
        </w:rPr>
      </w:pPr>
    </w:p>
    <w:p w14:paraId="0151D95E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3C0C9FD3" w14:textId="77777777" w:rsidR="0090324B" w:rsidRPr="00776F81" w:rsidRDefault="00073618" w:rsidP="0093553D">
      <w:pPr>
        <w:spacing w:after="0" w:line="240" w:lineRule="auto"/>
        <w:jc w:val="right"/>
        <w:rPr>
          <w:rFonts w:ascii="Verdana" w:eastAsia="Times New Roman" w:hAnsi="Verdana"/>
          <w:iCs/>
          <w:sz w:val="18"/>
          <w:szCs w:val="18"/>
          <w:lang w:eastAsia="pl-PL"/>
        </w:rPr>
      </w:pPr>
      <w:r>
        <w:rPr>
          <w:rFonts w:ascii="Verdana" w:eastAsia="Times New Roman" w:hAnsi="Verdana"/>
          <w:iCs/>
          <w:sz w:val="18"/>
          <w:szCs w:val="18"/>
          <w:lang w:eastAsia="pl-PL"/>
        </w:rPr>
        <w:t>Miejscowość, data</w:t>
      </w:r>
    </w:p>
    <w:p w14:paraId="4B5C2FBA" w14:textId="77777777" w:rsidR="0093553D" w:rsidRPr="0093553D" w:rsidRDefault="0093553D" w:rsidP="0093553D">
      <w:pPr>
        <w:spacing w:after="0" w:line="240" w:lineRule="auto"/>
        <w:jc w:val="right"/>
        <w:rPr>
          <w:rFonts w:ascii="Verdana" w:eastAsia="Times New Roman" w:hAnsi="Verdana"/>
          <w:iCs/>
          <w:sz w:val="18"/>
          <w:szCs w:val="18"/>
          <w:lang w:eastAsia="pl-PL"/>
        </w:rPr>
      </w:pPr>
    </w:p>
    <w:p w14:paraId="2A9FE237" w14:textId="77777777" w:rsidR="0090324B" w:rsidRDefault="0090324B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52B6242F" w14:textId="50248114" w:rsidR="0090324B" w:rsidRPr="00A57877" w:rsidRDefault="0090324B" w:rsidP="00A57877">
      <w:pPr>
        <w:spacing w:after="0" w:line="240" w:lineRule="auto"/>
        <w:jc w:val="center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hAnsi="Verdana"/>
          <w:b/>
          <w:bCs/>
          <w:sz w:val="18"/>
          <w:szCs w:val="18"/>
        </w:rPr>
        <w:t xml:space="preserve">Protokół </w:t>
      </w:r>
      <w:r w:rsidRPr="00700F46">
        <w:rPr>
          <w:rFonts w:ascii="Verdana" w:hAnsi="Verdana"/>
          <w:b/>
          <w:bCs/>
          <w:sz w:val="18"/>
          <w:szCs w:val="18"/>
        </w:rPr>
        <w:t>zniszczenia weksla własnego in blanco wraz z deklaracją wekslową</w:t>
      </w:r>
      <w:r w:rsidR="008E781C" w:rsidRPr="00700F46">
        <w:rPr>
          <w:rFonts w:ascii="Verdana" w:hAnsi="Verdana"/>
          <w:b/>
          <w:bCs/>
          <w:sz w:val="18"/>
          <w:szCs w:val="18"/>
        </w:rPr>
        <w:t xml:space="preserve"> w ramach </w:t>
      </w:r>
      <w:r w:rsidR="00700F46">
        <w:rPr>
          <w:rFonts w:ascii="Verdana" w:hAnsi="Verdana"/>
          <w:b/>
          <w:bCs/>
          <w:sz w:val="18"/>
          <w:szCs w:val="18"/>
        </w:rPr>
        <w:t>FE SL</w:t>
      </w:r>
      <w:r w:rsidR="008E781C" w:rsidRPr="00700F46">
        <w:rPr>
          <w:rFonts w:ascii="Verdana" w:hAnsi="Verdana"/>
          <w:b/>
          <w:bCs/>
          <w:sz w:val="18"/>
          <w:szCs w:val="18"/>
        </w:rPr>
        <w:t xml:space="preserve"> 20</w:t>
      </w:r>
      <w:r w:rsidR="00BD4F89" w:rsidRPr="00700F46">
        <w:rPr>
          <w:rFonts w:ascii="Verdana" w:hAnsi="Verdana"/>
          <w:b/>
          <w:bCs/>
          <w:sz w:val="18"/>
          <w:szCs w:val="18"/>
        </w:rPr>
        <w:t>21</w:t>
      </w:r>
      <w:r w:rsidR="008E781C" w:rsidRPr="00700F46">
        <w:rPr>
          <w:rFonts w:ascii="Verdana" w:hAnsi="Verdana"/>
          <w:b/>
          <w:bCs/>
          <w:sz w:val="18"/>
          <w:szCs w:val="18"/>
        </w:rPr>
        <w:t>-202</w:t>
      </w:r>
      <w:r w:rsidR="00BD4F89" w:rsidRPr="00700F46">
        <w:rPr>
          <w:rFonts w:ascii="Verdana" w:hAnsi="Verdana"/>
          <w:b/>
          <w:bCs/>
          <w:sz w:val="18"/>
          <w:szCs w:val="18"/>
        </w:rPr>
        <w:t>7</w:t>
      </w:r>
    </w:p>
    <w:p w14:paraId="3096EE80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iCs/>
          <w:sz w:val="14"/>
          <w:szCs w:val="14"/>
          <w:lang w:eastAsia="pl-PL"/>
        </w:rPr>
      </w:pPr>
    </w:p>
    <w:p w14:paraId="29486CA8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5A7D3FCC" w14:textId="77777777" w:rsidR="0090324B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12055BFD" w14:textId="77777777" w:rsidR="0090324B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72A6BB72" w14:textId="77777777" w:rsidR="0090324B" w:rsidRPr="009A7EDA" w:rsidRDefault="0090324B" w:rsidP="00E52423">
      <w:pPr>
        <w:spacing w:after="0" w:line="240" w:lineRule="auto"/>
        <w:rPr>
          <w:rFonts w:ascii="Verdana" w:eastAsia="Times New Roman" w:hAnsi="Verdana"/>
          <w:sz w:val="14"/>
          <w:szCs w:val="14"/>
          <w:lang w:eastAsia="pl-PL"/>
        </w:rPr>
      </w:pPr>
    </w:p>
    <w:p w14:paraId="0171E9A5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Komisja w składzie:</w:t>
      </w:r>
    </w:p>
    <w:p w14:paraId="0A1D21B5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AA2CA2A" w14:textId="77777777" w:rsidR="0090324B" w:rsidRPr="00A57877" w:rsidRDefault="00BD7F70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</w:p>
    <w:p w14:paraId="72326F14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P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rzewodniczący: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</w:t>
      </w:r>
      <w:r w:rsidR="004F22CE">
        <w:rPr>
          <w:rFonts w:ascii="Verdana" w:eastAsia="Times New Roman" w:hAnsi="Verdana"/>
          <w:b/>
          <w:sz w:val="18"/>
          <w:szCs w:val="18"/>
          <w:lang w:eastAsia="pl-PL"/>
        </w:rPr>
        <w:t>………………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</w:t>
      </w:r>
    </w:p>
    <w:p w14:paraId="13DC5535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         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(imię, nazwisko oraz </w:t>
      </w:r>
      <w:r w:rsidRPr="00A57877"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  <w:t>stanowisko)</w:t>
      </w:r>
    </w:p>
    <w:p w14:paraId="06BD8296" w14:textId="77777777" w:rsidR="0093553D" w:rsidRDefault="0093553D" w:rsidP="00A57877">
      <w:pPr>
        <w:spacing w:after="0" w:line="240" w:lineRule="auto"/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</w:pPr>
    </w:p>
    <w:p w14:paraId="2F476E0A" w14:textId="77777777" w:rsidR="0093553D" w:rsidRPr="00A57877" w:rsidRDefault="0093553D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2553C4A" w14:textId="77777777" w:rsidR="0043715D" w:rsidRDefault="0090324B" w:rsidP="0043715D">
      <w:pPr>
        <w:spacing w:after="0" w:line="240" w:lineRule="auto"/>
        <w:jc w:val="center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</w:t>
      </w:r>
      <w:r w:rsidR="00482E6A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="00482E6A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="00F658C4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</w:t>
      </w:r>
      <w:r w:rsidR="0046332E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 w:rsidR="00DD600A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</w:t>
      </w:r>
    </w:p>
    <w:p w14:paraId="7AF6C7BC" w14:textId="77777777" w:rsidR="0090324B" w:rsidRDefault="0090324B" w:rsidP="00AE35BD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</w:t>
      </w:r>
      <w:r w:rsidRPr="00AE35BD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</w:t>
      </w:r>
      <w:r w:rsidR="004F22CE">
        <w:rPr>
          <w:rFonts w:ascii="Verdana" w:eastAsia="Times New Roman" w:hAnsi="Verdana"/>
          <w:b/>
          <w:sz w:val="18"/>
          <w:szCs w:val="18"/>
          <w:lang w:eastAsia="pl-PL"/>
        </w:rPr>
        <w:t>………………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</w:t>
      </w:r>
    </w:p>
    <w:p w14:paraId="685963DE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         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(imię, nazwisko oraz </w:t>
      </w:r>
      <w:r w:rsidRPr="00A57877"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  <w:t>stanowisko)</w:t>
      </w:r>
    </w:p>
    <w:p w14:paraId="48591D21" w14:textId="77777777" w:rsidR="0093553D" w:rsidRPr="00A57877" w:rsidRDefault="0093553D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DBF60E5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  </w:t>
      </w:r>
    </w:p>
    <w:p w14:paraId="51F4E5DD" w14:textId="77777777" w:rsidR="0093553D" w:rsidRDefault="0093553D" w:rsidP="00BD7F70">
      <w:pPr>
        <w:spacing w:after="0" w:line="240" w:lineRule="auto"/>
        <w:ind w:left="3969" w:hanging="1245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B2343B9" w14:textId="77777777" w:rsidR="0090324B" w:rsidRDefault="0090324B" w:rsidP="00AE35BD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</w:t>
      </w:r>
      <w:r w:rsidRPr="00AE35BD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</w:t>
      </w:r>
      <w:r w:rsidR="004F22CE">
        <w:rPr>
          <w:rFonts w:ascii="Verdana" w:eastAsia="Times New Roman" w:hAnsi="Verdana"/>
          <w:b/>
          <w:sz w:val="18"/>
          <w:szCs w:val="18"/>
          <w:lang w:eastAsia="pl-PL"/>
        </w:rPr>
        <w:t>………………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</w:p>
    <w:p w14:paraId="52E9F463" w14:textId="77777777" w:rsidR="0090324B" w:rsidRPr="00A57877" w:rsidRDefault="0090324B" w:rsidP="00AE35BD">
      <w:pPr>
        <w:spacing w:after="0" w:line="24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                            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(imię, nazwisko oraz </w:t>
      </w:r>
      <w:r w:rsidRPr="00A57877">
        <w:rPr>
          <w:rFonts w:ascii="Verdana" w:eastAsia="Times New Roman" w:hAnsi="Verdana"/>
          <w:b/>
          <w:color w:val="000000"/>
          <w:sz w:val="18"/>
          <w:szCs w:val="18"/>
          <w:lang w:eastAsia="pl-PL"/>
        </w:rPr>
        <w:t>stanowisko)</w:t>
      </w:r>
    </w:p>
    <w:p w14:paraId="729F69E3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68AE2F5C" w14:textId="77777777" w:rsidR="0090324B" w:rsidRPr="00A57877" w:rsidRDefault="0090324B" w:rsidP="00A57877">
      <w:pPr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7D5BCD09" w14:textId="12A80D07" w:rsidR="0090324B" w:rsidRPr="0059323E" w:rsidRDefault="0090324B" w:rsidP="0059323E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59323E">
        <w:rPr>
          <w:rFonts w:ascii="Verdana" w:eastAsia="Times New Roman" w:hAnsi="Verdana"/>
          <w:sz w:val="18"/>
          <w:szCs w:val="18"/>
          <w:lang w:eastAsia="pl-PL"/>
        </w:rPr>
        <w:t>W związku z</w:t>
      </w:r>
      <w:r w:rsidR="000F3880" w:rsidRPr="0059323E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rozwiązaniem umowy o dofinansowanie</w:t>
      </w:r>
      <w:r w:rsidR="000502D4">
        <w:rPr>
          <w:rFonts w:ascii="Verdana" w:eastAsia="Times New Roman" w:hAnsi="Verdana"/>
          <w:sz w:val="18"/>
          <w:szCs w:val="18"/>
          <w:lang w:eastAsia="pl-PL"/>
        </w:rPr>
        <w:t>/</w:t>
      </w:r>
      <w:r w:rsidR="000502D4" w:rsidRPr="000502D4">
        <w:t xml:space="preserve"> </w:t>
      </w:r>
      <w:r w:rsidR="000502D4">
        <w:rPr>
          <w:rFonts w:ascii="Verdana" w:eastAsia="Times New Roman" w:hAnsi="Verdana"/>
          <w:sz w:val="18"/>
          <w:szCs w:val="18"/>
          <w:lang w:eastAsia="pl-PL"/>
        </w:rPr>
        <w:t>upływem okresu, na jaki zostało wniesione zabezpieczenie/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 xml:space="preserve"> prośbą Beneficjenta</w:t>
      </w:r>
      <w:r w:rsidR="000502D4">
        <w:rPr>
          <w:rFonts w:ascii="Verdana" w:eastAsia="Times New Roman" w:hAnsi="Verdana"/>
          <w:sz w:val="18"/>
          <w:szCs w:val="18"/>
          <w:lang w:eastAsia="pl-PL"/>
        </w:rPr>
        <w:t>, złożoną po wystąpieniu ww. okoliczności,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5D09FC">
        <w:rPr>
          <w:rFonts w:ascii="Verdana" w:eastAsia="Times New Roman" w:hAnsi="Verdana"/>
          <w:sz w:val="18"/>
          <w:szCs w:val="18"/>
          <w:lang w:eastAsia="pl-PL"/>
        </w:rPr>
        <w:t xml:space="preserve">podjęto decyzję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o</w:t>
      </w:r>
      <w:r w:rsidR="001C481B">
        <w:rPr>
          <w:rFonts w:ascii="Verdana" w:eastAsia="Times New Roman" w:hAnsi="Verdana"/>
          <w:sz w:val="18"/>
          <w:szCs w:val="18"/>
          <w:lang w:eastAsia="pl-PL"/>
        </w:rPr>
        <w:t> 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komisyjn</w:t>
      </w:r>
      <w:r w:rsidR="00700F46">
        <w:rPr>
          <w:rFonts w:ascii="Verdana" w:eastAsia="Times New Roman" w:hAnsi="Verdana"/>
          <w:sz w:val="18"/>
          <w:szCs w:val="18"/>
          <w:lang w:eastAsia="pl-PL"/>
        </w:rPr>
        <w:t>ym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 xml:space="preserve"> zniszczeni</w:t>
      </w:r>
      <w:r w:rsidR="00700F46">
        <w:rPr>
          <w:rFonts w:ascii="Verdana" w:eastAsia="Times New Roman" w:hAnsi="Verdana"/>
          <w:sz w:val="18"/>
          <w:szCs w:val="18"/>
          <w:lang w:eastAsia="pl-PL"/>
        </w:rPr>
        <w:t>u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 xml:space="preserve"> weksla wraz z deklaracją wekslową złożonymi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w Śląskim Centrum Przedsiębior</w:t>
      </w:r>
      <w:r w:rsidR="002B6DDC">
        <w:rPr>
          <w:rFonts w:ascii="Verdana" w:eastAsia="Times New Roman" w:hAnsi="Verdana"/>
          <w:sz w:val="18"/>
          <w:szCs w:val="18"/>
          <w:lang w:eastAsia="pl-PL"/>
        </w:rPr>
        <w:t xml:space="preserve">czości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jako zabezpieczenie Umowy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091B74">
        <w:rPr>
          <w:rFonts w:ascii="Verdana" w:eastAsia="Times New Roman" w:hAnsi="Verdana"/>
          <w:sz w:val="18"/>
          <w:szCs w:val="18"/>
          <w:lang w:eastAsia="pl-PL"/>
        </w:rPr>
        <w:t>wymienionej</w:t>
      </w:r>
      <w:r w:rsidR="002B6DDC">
        <w:rPr>
          <w:rFonts w:ascii="Verdana" w:eastAsia="Times New Roman" w:hAnsi="Verdana"/>
          <w:sz w:val="18"/>
          <w:szCs w:val="18"/>
          <w:lang w:eastAsia="pl-PL"/>
        </w:rPr>
        <w:t xml:space="preserve"> w </w:t>
      </w:r>
      <w:r w:rsidR="000F3880" w:rsidRPr="0059323E">
        <w:rPr>
          <w:rFonts w:ascii="Verdana" w:eastAsia="Times New Roman" w:hAnsi="Verdana"/>
          <w:sz w:val="18"/>
          <w:szCs w:val="18"/>
          <w:lang w:eastAsia="pl-PL"/>
        </w:rPr>
        <w:t xml:space="preserve">załączniku numer 1 do protokołu, 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>komisja w składzie j</w:t>
      </w:r>
      <w:r w:rsidR="001C5E45">
        <w:rPr>
          <w:rFonts w:ascii="Verdana" w:eastAsia="Times New Roman" w:hAnsi="Verdana"/>
          <w:sz w:val="18"/>
          <w:szCs w:val="18"/>
          <w:lang w:eastAsia="pl-PL"/>
        </w:rPr>
        <w:t xml:space="preserve">ak 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>w</w:t>
      </w:r>
      <w:r w:rsidR="001C5E45">
        <w:rPr>
          <w:rFonts w:ascii="Verdana" w:eastAsia="Times New Roman" w:hAnsi="Verdana"/>
          <w:sz w:val="18"/>
          <w:szCs w:val="18"/>
          <w:lang w:eastAsia="pl-PL"/>
        </w:rPr>
        <w:t>yżej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dokonała </w:t>
      </w:r>
      <w:r w:rsidR="000F3880" w:rsidRPr="0059323E">
        <w:rPr>
          <w:rFonts w:ascii="Verdana" w:eastAsia="Times New Roman" w:hAnsi="Verdana"/>
          <w:sz w:val="18"/>
          <w:szCs w:val="18"/>
          <w:lang w:eastAsia="pl-PL"/>
        </w:rPr>
        <w:t>ich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zniszczenia.</w:t>
      </w:r>
    </w:p>
    <w:p w14:paraId="45D5D2B2" w14:textId="77777777" w:rsidR="0090324B" w:rsidRPr="0059323E" w:rsidRDefault="0090324B" w:rsidP="0059323E">
      <w:pPr>
        <w:spacing w:after="0" w:line="36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  <w:r w:rsidRPr="0059323E">
        <w:rPr>
          <w:rFonts w:ascii="Verdana" w:eastAsia="Times New Roman" w:hAnsi="Verdana"/>
          <w:sz w:val="18"/>
          <w:szCs w:val="18"/>
          <w:lang w:eastAsia="pl-PL"/>
        </w:rPr>
        <w:t>Zniszczenie zabezpieczeni</w:t>
      </w:r>
      <w:r w:rsidR="00AB6B17" w:rsidRPr="0059323E">
        <w:rPr>
          <w:rFonts w:ascii="Verdana" w:eastAsia="Times New Roman" w:hAnsi="Verdana"/>
          <w:sz w:val="18"/>
          <w:szCs w:val="18"/>
          <w:lang w:eastAsia="pl-PL"/>
        </w:rPr>
        <w:t>a zostało dokonane na urządzeniach niszczących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nr</w:t>
      </w:r>
      <w:r w:rsidR="00AB6B17" w:rsidRPr="0059323E">
        <w:rPr>
          <w:rFonts w:ascii="Verdana" w:eastAsia="Times New Roman" w:hAnsi="Verdana"/>
          <w:sz w:val="18"/>
          <w:szCs w:val="18"/>
          <w:lang w:eastAsia="pl-PL"/>
        </w:rPr>
        <w:t>:</w:t>
      </w:r>
      <w:r w:rsidRPr="0059323E">
        <w:rPr>
          <w:rFonts w:ascii="Verdana" w:eastAsia="Times New Roman" w:hAnsi="Verdana"/>
          <w:sz w:val="18"/>
          <w:szCs w:val="18"/>
          <w:lang w:eastAsia="pl-PL"/>
        </w:rPr>
        <w:t xml:space="preserve"> </w:t>
      </w:r>
      <w:r w:rsidR="00A86D78">
        <w:rPr>
          <w:rFonts w:ascii="Verdana" w:eastAsia="Times New Roman" w:hAnsi="Verdana"/>
          <w:sz w:val="18"/>
          <w:szCs w:val="18"/>
          <w:lang w:eastAsia="pl-PL"/>
        </w:rPr>
        <w:t>……………………….</w:t>
      </w:r>
    </w:p>
    <w:p w14:paraId="3700DD64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4BF5A45A" w14:textId="77777777" w:rsidR="000F3880" w:rsidRDefault="000F3880" w:rsidP="00A57877">
      <w:pPr>
        <w:spacing w:after="0" w:line="240" w:lineRule="auto"/>
        <w:rPr>
          <w:rFonts w:ascii="Verdana" w:eastAsia="Times New Roman" w:hAnsi="Verdana"/>
          <w:sz w:val="18"/>
          <w:szCs w:val="18"/>
          <w:u w:val="single"/>
          <w:lang w:eastAsia="pl-PL"/>
        </w:rPr>
      </w:pPr>
    </w:p>
    <w:p w14:paraId="29AEF8FF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u w:val="single"/>
          <w:lang w:eastAsia="pl-PL"/>
        </w:rPr>
      </w:pPr>
      <w:r w:rsidRPr="00A57877">
        <w:rPr>
          <w:rFonts w:ascii="Verdana" w:eastAsia="Times New Roman" w:hAnsi="Verdana"/>
          <w:sz w:val="18"/>
          <w:szCs w:val="18"/>
          <w:u w:val="single"/>
          <w:lang w:eastAsia="pl-PL"/>
        </w:rPr>
        <w:t>Podpisy komisji:</w:t>
      </w:r>
    </w:p>
    <w:p w14:paraId="3893227B" w14:textId="77777777" w:rsidR="0090324B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F9EAC56" w14:textId="77777777" w:rsidR="00415967" w:rsidRPr="00A57877" w:rsidRDefault="00415967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05464F6A" w14:textId="77777777" w:rsidR="0090324B" w:rsidRPr="00A57877" w:rsidRDefault="0090324B" w:rsidP="00A57877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56145D5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Przewodniczący:                  </w:t>
      </w:r>
      <w:r w:rsidR="003B5F7A">
        <w:rPr>
          <w:rFonts w:ascii="Verdana" w:eastAsia="Times New Roman" w:hAnsi="Verdana"/>
          <w:b/>
          <w:sz w:val="18"/>
          <w:szCs w:val="18"/>
          <w:lang w:eastAsia="pl-PL"/>
        </w:rPr>
        <w:t>.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……………………………………………..</w:t>
      </w:r>
    </w:p>
    <w:p w14:paraId="2FC102A7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 xml:space="preserve">         </w:t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  <w:t>(data i podpis, stanowisko)</w:t>
      </w:r>
    </w:p>
    <w:p w14:paraId="1A8F8754" w14:textId="77777777" w:rsidR="0090324B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F476002" w14:textId="77777777" w:rsidR="009E0C38" w:rsidRDefault="009E0C38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403AF2EF" w14:textId="77777777" w:rsidR="009E0C38" w:rsidRPr="00A57877" w:rsidRDefault="009E0C38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0869C3B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                   ……………………………………………</w:t>
      </w:r>
    </w:p>
    <w:p w14:paraId="3724625E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>
        <w:rPr>
          <w:rFonts w:ascii="Verdana" w:eastAsia="Times New Roman" w:hAnsi="Verdana"/>
          <w:b/>
          <w:sz w:val="18"/>
          <w:szCs w:val="18"/>
          <w:lang w:eastAsia="pl-PL"/>
        </w:rPr>
        <w:t xml:space="preserve">    </w:t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(data i podpis, stanowisko)</w:t>
      </w:r>
    </w:p>
    <w:p w14:paraId="09DE8F50" w14:textId="77777777" w:rsidR="0090324B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3A2C9767" w14:textId="77777777" w:rsidR="009E0C38" w:rsidRPr="00A57877" w:rsidRDefault="009E0C38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5BB90BC1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6504D3F0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>Członek komisji:                  …………………………………………….</w:t>
      </w:r>
    </w:p>
    <w:p w14:paraId="05437C74" w14:textId="77777777" w:rsidR="0090324B" w:rsidRPr="00A57877" w:rsidRDefault="0090324B" w:rsidP="00AE35BD">
      <w:pPr>
        <w:spacing w:after="0" w:line="360" w:lineRule="auto"/>
        <w:rPr>
          <w:rFonts w:ascii="Verdana" w:eastAsia="Times New Roman" w:hAnsi="Verdana"/>
          <w:b/>
          <w:sz w:val="18"/>
          <w:szCs w:val="18"/>
          <w:lang w:eastAsia="pl-PL"/>
        </w:rPr>
      </w:pP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</w:r>
      <w:r w:rsidRPr="00A57877">
        <w:rPr>
          <w:rFonts w:ascii="Verdana" w:eastAsia="Times New Roman" w:hAnsi="Verdana"/>
          <w:b/>
          <w:sz w:val="18"/>
          <w:szCs w:val="18"/>
          <w:lang w:eastAsia="pl-PL"/>
        </w:rPr>
        <w:tab/>
        <w:t>(data i podpis, stanowisko)</w:t>
      </w:r>
    </w:p>
    <w:sectPr w:rsidR="0090324B" w:rsidRPr="00A57877" w:rsidSect="0090324B">
      <w:headerReference w:type="default" r:id="rId8"/>
      <w:footerReference w:type="first" r:id="rId9"/>
      <w:type w:val="continuous"/>
      <w:pgSz w:w="11906" w:h="16838" w:code="9"/>
      <w:pgMar w:top="1418" w:right="1418" w:bottom="107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9493A" w14:textId="77777777" w:rsidR="008A14EA" w:rsidRDefault="008A14EA" w:rsidP="00FA32E4">
      <w:pPr>
        <w:spacing w:after="0" w:line="240" w:lineRule="auto"/>
      </w:pPr>
      <w:r>
        <w:separator/>
      </w:r>
    </w:p>
  </w:endnote>
  <w:endnote w:type="continuationSeparator" w:id="0">
    <w:p w14:paraId="47D5DC52" w14:textId="77777777" w:rsidR="008A14EA" w:rsidRDefault="008A14EA" w:rsidP="00FA3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6301B" w14:textId="77777777" w:rsidR="0089455B" w:rsidRPr="00D50232" w:rsidRDefault="0089455B" w:rsidP="00D50232">
    <w:pPr>
      <w:pStyle w:val="Stopka"/>
      <w:tabs>
        <w:tab w:val="clear" w:pos="4536"/>
        <w:tab w:val="clear" w:pos="9072"/>
      </w:tabs>
      <w:ind w:right="6"/>
      <w:jc w:val="center"/>
      <w:rPr>
        <w:rFonts w:ascii="Verdana" w:hAnsi="Verdana"/>
        <w:sz w:val="16"/>
        <w:szCs w:val="16"/>
      </w:rPr>
    </w:pPr>
    <w:r w:rsidRPr="00CC720B">
      <w:rPr>
        <w:rFonts w:ascii="Verdana" w:hAnsi="Verdana"/>
        <w:sz w:val="16"/>
        <w:szCs w:val="16"/>
      </w:rPr>
      <w:t xml:space="preserve">str. </w:t>
    </w:r>
    <w:r>
      <w:rPr>
        <w:rFonts w:ascii="Verdana" w:hAnsi="Verdana"/>
        <w:sz w:val="16"/>
        <w:szCs w:val="16"/>
      </w:rPr>
      <w:t>2</w:t>
    </w:r>
    <w:r w:rsidRPr="00CC720B">
      <w:rPr>
        <w:rFonts w:ascii="Verdana" w:hAnsi="Verdana"/>
        <w:sz w:val="16"/>
        <w:szCs w:val="16"/>
      </w:rPr>
      <w:t>/</w:t>
    </w:r>
    <w:r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D9E18" w14:textId="77777777" w:rsidR="008A14EA" w:rsidRDefault="008A14EA" w:rsidP="00FA32E4">
      <w:pPr>
        <w:spacing w:after="0" w:line="240" w:lineRule="auto"/>
      </w:pPr>
      <w:r>
        <w:separator/>
      </w:r>
    </w:p>
  </w:footnote>
  <w:footnote w:type="continuationSeparator" w:id="0">
    <w:p w14:paraId="45B65866" w14:textId="77777777" w:rsidR="008A14EA" w:rsidRDefault="008A14EA" w:rsidP="00FA3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BF15" w14:textId="5456CD5F" w:rsidR="0089455B" w:rsidRDefault="0003536C" w:rsidP="000C5273">
    <w:pPr>
      <w:pStyle w:val="Nagwek"/>
      <w:jc w:val="right"/>
    </w:pPr>
    <w:r>
      <w:rPr>
        <w:noProof/>
      </w:rPr>
      <w:drawing>
        <wp:inline distT="0" distB="0" distL="0" distR="0" wp14:anchorId="21118D8E" wp14:editId="576A661F">
          <wp:extent cx="5759450" cy="544830"/>
          <wp:effectExtent l="0" t="0" r="0" b="0"/>
          <wp:doc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<a:extLst xmlns:a="http://schemas.openxmlformats.org/drawingml/2006/main">
              <a:ext uri="{FF2B5EF4-FFF2-40B4-BE49-F238E27FC236}">
                <a16:creationId xmlns:a16="http://schemas.microsoft.com/office/drawing/2014/main" id="{6C044C63-F88F-159C-51DF-A99B9C5373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>
                    <a:extLst>
                      <a:ext uri="{FF2B5EF4-FFF2-40B4-BE49-F238E27FC236}">
                        <a16:creationId xmlns:a16="http://schemas.microsoft.com/office/drawing/2014/main" id="{6C044C63-F88F-159C-51DF-A99B9C5373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43A"/>
    <w:multiLevelType w:val="hybridMultilevel"/>
    <w:tmpl w:val="BD4A72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B57788"/>
    <w:multiLevelType w:val="hybridMultilevel"/>
    <w:tmpl w:val="6966FFDE"/>
    <w:lvl w:ilvl="0" w:tplc="E3527C70">
      <w:start w:val="1"/>
      <w:numFmt w:val="decimal"/>
      <w:pStyle w:val="Ustp"/>
      <w:lvlText w:val="%1.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7E87B1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8EE393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7B5B8B"/>
    <w:multiLevelType w:val="hybridMultilevel"/>
    <w:tmpl w:val="5444418A"/>
    <w:lvl w:ilvl="0" w:tplc="01EC2B10">
      <w:start w:val="1"/>
      <w:numFmt w:val="bullet"/>
      <w:lvlText w:val=""/>
      <w:lvlJc w:val="left"/>
      <w:pPr>
        <w:tabs>
          <w:tab w:val="num" w:pos="760"/>
        </w:tabs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660762BF"/>
    <w:multiLevelType w:val="hybridMultilevel"/>
    <w:tmpl w:val="85A8DD70"/>
    <w:lvl w:ilvl="0" w:tplc="1C4045AE">
      <w:start w:val="1"/>
      <w:numFmt w:val="decimal"/>
      <w:lvlText w:val="%1."/>
      <w:lvlJc w:val="left"/>
      <w:pPr>
        <w:tabs>
          <w:tab w:val="num" w:pos="357"/>
        </w:tabs>
        <w:ind w:left="141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6C695949"/>
    <w:multiLevelType w:val="hybridMultilevel"/>
    <w:tmpl w:val="2514EB06"/>
    <w:lvl w:ilvl="0" w:tplc="3CE6A882">
      <w:start w:val="1"/>
      <w:numFmt w:val="decimal"/>
      <w:pStyle w:val="Punkt"/>
      <w:lvlText w:val="%1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attachedTemplate r:id="rId1"/>
  <w:defaultTabStop w:val="22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66A"/>
    <w:rsid w:val="00022735"/>
    <w:rsid w:val="000246D0"/>
    <w:rsid w:val="0003536C"/>
    <w:rsid w:val="00036DBB"/>
    <w:rsid w:val="00037184"/>
    <w:rsid w:val="00040F47"/>
    <w:rsid w:val="00044C2B"/>
    <w:rsid w:val="000502D4"/>
    <w:rsid w:val="00056750"/>
    <w:rsid w:val="0006232C"/>
    <w:rsid w:val="00065F71"/>
    <w:rsid w:val="00073618"/>
    <w:rsid w:val="00091B74"/>
    <w:rsid w:val="000A64F1"/>
    <w:rsid w:val="000B2ABA"/>
    <w:rsid w:val="000B35EB"/>
    <w:rsid w:val="000B6D2E"/>
    <w:rsid w:val="000B742B"/>
    <w:rsid w:val="000C0102"/>
    <w:rsid w:val="000C0758"/>
    <w:rsid w:val="000C5273"/>
    <w:rsid w:val="000D5141"/>
    <w:rsid w:val="000F3880"/>
    <w:rsid w:val="000F75CE"/>
    <w:rsid w:val="00106CD9"/>
    <w:rsid w:val="001109A5"/>
    <w:rsid w:val="00112722"/>
    <w:rsid w:val="0012009E"/>
    <w:rsid w:val="00125691"/>
    <w:rsid w:val="00130420"/>
    <w:rsid w:val="001324C1"/>
    <w:rsid w:val="00135299"/>
    <w:rsid w:val="00141783"/>
    <w:rsid w:val="001518A9"/>
    <w:rsid w:val="00153142"/>
    <w:rsid w:val="001549A3"/>
    <w:rsid w:val="0016402D"/>
    <w:rsid w:val="00164A1D"/>
    <w:rsid w:val="00175FF0"/>
    <w:rsid w:val="00181DE5"/>
    <w:rsid w:val="001867C7"/>
    <w:rsid w:val="00190422"/>
    <w:rsid w:val="001978F1"/>
    <w:rsid w:val="001A22A1"/>
    <w:rsid w:val="001A4ED8"/>
    <w:rsid w:val="001A7A17"/>
    <w:rsid w:val="001B0E9F"/>
    <w:rsid w:val="001B143E"/>
    <w:rsid w:val="001B1B0F"/>
    <w:rsid w:val="001C293A"/>
    <w:rsid w:val="001C3F21"/>
    <w:rsid w:val="001C481B"/>
    <w:rsid w:val="001C5E45"/>
    <w:rsid w:val="001D596B"/>
    <w:rsid w:val="001D7CE5"/>
    <w:rsid w:val="001E29B9"/>
    <w:rsid w:val="001F1D90"/>
    <w:rsid w:val="001F7B48"/>
    <w:rsid w:val="0020063A"/>
    <w:rsid w:val="0020232A"/>
    <w:rsid w:val="00205892"/>
    <w:rsid w:val="00211657"/>
    <w:rsid w:val="00212970"/>
    <w:rsid w:val="002210E7"/>
    <w:rsid w:val="00221D55"/>
    <w:rsid w:val="002334CC"/>
    <w:rsid w:val="0023519A"/>
    <w:rsid w:val="00235DD0"/>
    <w:rsid w:val="00247E2C"/>
    <w:rsid w:val="002708EC"/>
    <w:rsid w:val="00272964"/>
    <w:rsid w:val="00274B7D"/>
    <w:rsid w:val="002772B2"/>
    <w:rsid w:val="00280DC5"/>
    <w:rsid w:val="002819D2"/>
    <w:rsid w:val="00282BDB"/>
    <w:rsid w:val="00290C31"/>
    <w:rsid w:val="002978F0"/>
    <w:rsid w:val="002A20DB"/>
    <w:rsid w:val="002A68CF"/>
    <w:rsid w:val="002A6B8A"/>
    <w:rsid w:val="002B2D31"/>
    <w:rsid w:val="002B4441"/>
    <w:rsid w:val="002B62E9"/>
    <w:rsid w:val="002B6DDC"/>
    <w:rsid w:val="002C75E4"/>
    <w:rsid w:val="003211D7"/>
    <w:rsid w:val="00322458"/>
    <w:rsid w:val="00336206"/>
    <w:rsid w:val="0035094C"/>
    <w:rsid w:val="00355FC0"/>
    <w:rsid w:val="003660D6"/>
    <w:rsid w:val="00375336"/>
    <w:rsid w:val="00375F0F"/>
    <w:rsid w:val="00380397"/>
    <w:rsid w:val="0038566A"/>
    <w:rsid w:val="0039222C"/>
    <w:rsid w:val="00392F59"/>
    <w:rsid w:val="00395D9C"/>
    <w:rsid w:val="003A1648"/>
    <w:rsid w:val="003B5F7A"/>
    <w:rsid w:val="003C4A8C"/>
    <w:rsid w:val="003D0057"/>
    <w:rsid w:val="003E0D5D"/>
    <w:rsid w:val="003E51E6"/>
    <w:rsid w:val="003F02E6"/>
    <w:rsid w:val="003F1A19"/>
    <w:rsid w:val="003F5341"/>
    <w:rsid w:val="003F5889"/>
    <w:rsid w:val="003F6AC3"/>
    <w:rsid w:val="00403A06"/>
    <w:rsid w:val="00403B9E"/>
    <w:rsid w:val="00412748"/>
    <w:rsid w:val="00415967"/>
    <w:rsid w:val="00424177"/>
    <w:rsid w:val="0043715D"/>
    <w:rsid w:val="00440C1C"/>
    <w:rsid w:val="0044429B"/>
    <w:rsid w:val="0044617C"/>
    <w:rsid w:val="004525FF"/>
    <w:rsid w:val="0045413E"/>
    <w:rsid w:val="00462407"/>
    <w:rsid w:val="0046332E"/>
    <w:rsid w:val="00474EDE"/>
    <w:rsid w:val="00477569"/>
    <w:rsid w:val="00477CC2"/>
    <w:rsid w:val="00482E6A"/>
    <w:rsid w:val="00496A8E"/>
    <w:rsid w:val="00497605"/>
    <w:rsid w:val="004B7C67"/>
    <w:rsid w:val="004C0234"/>
    <w:rsid w:val="004C2242"/>
    <w:rsid w:val="004D4E6F"/>
    <w:rsid w:val="004E774F"/>
    <w:rsid w:val="004F22CE"/>
    <w:rsid w:val="004F2CFC"/>
    <w:rsid w:val="00504DA2"/>
    <w:rsid w:val="00505A41"/>
    <w:rsid w:val="00506399"/>
    <w:rsid w:val="00526319"/>
    <w:rsid w:val="00533AEA"/>
    <w:rsid w:val="0054400A"/>
    <w:rsid w:val="005452F7"/>
    <w:rsid w:val="0054755F"/>
    <w:rsid w:val="00553C6B"/>
    <w:rsid w:val="005720D3"/>
    <w:rsid w:val="00583579"/>
    <w:rsid w:val="00587FBE"/>
    <w:rsid w:val="0059323E"/>
    <w:rsid w:val="00593DAB"/>
    <w:rsid w:val="00594212"/>
    <w:rsid w:val="005A3BE7"/>
    <w:rsid w:val="005A4E48"/>
    <w:rsid w:val="005B5D1A"/>
    <w:rsid w:val="005D09FC"/>
    <w:rsid w:val="005E7CF9"/>
    <w:rsid w:val="005F012D"/>
    <w:rsid w:val="005F7917"/>
    <w:rsid w:val="0060147C"/>
    <w:rsid w:val="00602051"/>
    <w:rsid w:val="006103C4"/>
    <w:rsid w:val="00610432"/>
    <w:rsid w:val="006107E2"/>
    <w:rsid w:val="0061206B"/>
    <w:rsid w:val="0062142B"/>
    <w:rsid w:val="006226CC"/>
    <w:rsid w:val="00626BD8"/>
    <w:rsid w:val="00627D50"/>
    <w:rsid w:val="0064059A"/>
    <w:rsid w:val="00642A88"/>
    <w:rsid w:val="00645213"/>
    <w:rsid w:val="00646756"/>
    <w:rsid w:val="00654BDB"/>
    <w:rsid w:val="00660104"/>
    <w:rsid w:val="0066347D"/>
    <w:rsid w:val="00663890"/>
    <w:rsid w:val="0066404A"/>
    <w:rsid w:val="00666561"/>
    <w:rsid w:val="00677DCF"/>
    <w:rsid w:val="00683DA3"/>
    <w:rsid w:val="00695F44"/>
    <w:rsid w:val="006A0B72"/>
    <w:rsid w:val="006A516A"/>
    <w:rsid w:val="006B1F5A"/>
    <w:rsid w:val="006B49B1"/>
    <w:rsid w:val="006C15B8"/>
    <w:rsid w:val="006F4F3C"/>
    <w:rsid w:val="006F52C6"/>
    <w:rsid w:val="00700F46"/>
    <w:rsid w:val="00706653"/>
    <w:rsid w:val="00714F34"/>
    <w:rsid w:val="00721F3A"/>
    <w:rsid w:val="0073280A"/>
    <w:rsid w:val="007366E1"/>
    <w:rsid w:val="00763882"/>
    <w:rsid w:val="00773756"/>
    <w:rsid w:val="00776F81"/>
    <w:rsid w:val="00780951"/>
    <w:rsid w:val="007859C0"/>
    <w:rsid w:val="00786A26"/>
    <w:rsid w:val="0078719E"/>
    <w:rsid w:val="00792C44"/>
    <w:rsid w:val="00794F84"/>
    <w:rsid w:val="007A6845"/>
    <w:rsid w:val="007B47DD"/>
    <w:rsid w:val="007B57A1"/>
    <w:rsid w:val="007B5B91"/>
    <w:rsid w:val="007B6EA3"/>
    <w:rsid w:val="007C281F"/>
    <w:rsid w:val="007E0D4E"/>
    <w:rsid w:val="007E29B6"/>
    <w:rsid w:val="007E7452"/>
    <w:rsid w:val="007F171F"/>
    <w:rsid w:val="007F17FC"/>
    <w:rsid w:val="00802FDF"/>
    <w:rsid w:val="0082623B"/>
    <w:rsid w:val="0084004C"/>
    <w:rsid w:val="0084290F"/>
    <w:rsid w:val="00851AC3"/>
    <w:rsid w:val="00852471"/>
    <w:rsid w:val="008705A6"/>
    <w:rsid w:val="0087161E"/>
    <w:rsid w:val="00872206"/>
    <w:rsid w:val="008803A2"/>
    <w:rsid w:val="00880CE4"/>
    <w:rsid w:val="00894524"/>
    <w:rsid w:val="0089455B"/>
    <w:rsid w:val="008964DC"/>
    <w:rsid w:val="008A14EA"/>
    <w:rsid w:val="008A4A57"/>
    <w:rsid w:val="008B1AA6"/>
    <w:rsid w:val="008C167F"/>
    <w:rsid w:val="008C19B4"/>
    <w:rsid w:val="008C3D3E"/>
    <w:rsid w:val="008C61F3"/>
    <w:rsid w:val="008D1E93"/>
    <w:rsid w:val="008D3EE3"/>
    <w:rsid w:val="008D73B1"/>
    <w:rsid w:val="008E781C"/>
    <w:rsid w:val="0090324B"/>
    <w:rsid w:val="009072F1"/>
    <w:rsid w:val="009076A7"/>
    <w:rsid w:val="00920C88"/>
    <w:rsid w:val="0092626B"/>
    <w:rsid w:val="0093553D"/>
    <w:rsid w:val="00936B48"/>
    <w:rsid w:val="00936D55"/>
    <w:rsid w:val="009379D3"/>
    <w:rsid w:val="00941050"/>
    <w:rsid w:val="00944177"/>
    <w:rsid w:val="009543D6"/>
    <w:rsid w:val="00961F2D"/>
    <w:rsid w:val="00966550"/>
    <w:rsid w:val="00967F48"/>
    <w:rsid w:val="009751A8"/>
    <w:rsid w:val="0097666C"/>
    <w:rsid w:val="00982587"/>
    <w:rsid w:val="00985AD0"/>
    <w:rsid w:val="00985BD7"/>
    <w:rsid w:val="00990B05"/>
    <w:rsid w:val="009977FE"/>
    <w:rsid w:val="009A0900"/>
    <w:rsid w:val="009A47C7"/>
    <w:rsid w:val="009A6BE2"/>
    <w:rsid w:val="009A7EDA"/>
    <w:rsid w:val="009C06C6"/>
    <w:rsid w:val="009C1266"/>
    <w:rsid w:val="009C554B"/>
    <w:rsid w:val="009C72BE"/>
    <w:rsid w:val="009D410D"/>
    <w:rsid w:val="009D54F1"/>
    <w:rsid w:val="009D6AA0"/>
    <w:rsid w:val="009E0C38"/>
    <w:rsid w:val="009E107C"/>
    <w:rsid w:val="009E4883"/>
    <w:rsid w:val="009F7FA0"/>
    <w:rsid w:val="00A00D3B"/>
    <w:rsid w:val="00A05FB5"/>
    <w:rsid w:val="00A23E20"/>
    <w:rsid w:val="00A304FD"/>
    <w:rsid w:val="00A4430C"/>
    <w:rsid w:val="00A446D8"/>
    <w:rsid w:val="00A45C68"/>
    <w:rsid w:val="00A53041"/>
    <w:rsid w:val="00A57877"/>
    <w:rsid w:val="00A70FBC"/>
    <w:rsid w:val="00A851BD"/>
    <w:rsid w:val="00A86D78"/>
    <w:rsid w:val="00AA4883"/>
    <w:rsid w:val="00AA7E03"/>
    <w:rsid w:val="00AB6B17"/>
    <w:rsid w:val="00AC40E2"/>
    <w:rsid w:val="00AC4E11"/>
    <w:rsid w:val="00AD29B3"/>
    <w:rsid w:val="00AE35BD"/>
    <w:rsid w:val="00AF4864"/>
    <w:rsid w:val="00AF564F"/>
    <w:rsid w:val="00B053DD"/>
    <w:rsid w:val="00B0632F"/>
    <w:rsid w:val="00B21326"/>
    <w:rsid w:val="00B21F7E"/>
    <w:rsid w:val="00B337CA"/>
    <w:rsid w:val="00B37F57"/>
    <w:rsid w:val="00B41A68"/>
    <w:rsid w:val="00B45756"/>
    <w:rsid w:val="00B46973"/>
    <w:rsid w:val="00B50A65"/>
    <w:rsid w:val="00B51DA7"/>
    <w:rsid w:val="00B56E28"/>
    <w:rsid w:val="00B60A0A"/>
    <w:rsid w:val="00B677A1"/>
    <w:rsid w:val="00B84BF5"/>
    <w:rsid w:val="00B95216"/>
    <w:rsid w:val="00B95C67"/>
    <w:rsid w:val="00BA2B74"/>
    <w:rsid w:val="00BB5BAA"/>
    <w:rsid w:val="00BB67A9"/>
    <w:rsid w:val="00BC2658"/>
    <w:rsid w:val="00BC42AF"/>
    <w:rsid w:val="00BC5E49"/>
    <w:rsid w:val="00BD4F89"/>
    <w:rsid w:val="00BD7F70"/>
    <w:rsid w:val="00BE0DB5"/>
    <w:rsid w:val="00BE2FA7"/>
    <w:rsid w:val="00BE467B"/>
    <w:rsid w:val="00C22262"/>
    <w:rsid w:val="00C25620"/>
    <w:rsid w:val="00C355C7"/>
    <w:rsid w:val="00C53F1A"/>
    <w:rsid w:val="00C552E9"/>
    <w:rsid w:val="00C6431D"/>
    <w:rsid w:val="00C64BA4"/>
    <w:rsid w:val="00C66878"/>
    <w:rsid w:val="00C67004"/>
    <w:rsid w:val="00C72253"/>
    <w:rsid w:val="00C73232"/>
    <w:rsid w:val="00C8105F"/>
    <w:rsid w:val="00C86035"/>
    <w:rsid w:val="00C867D5"/>
    <w:rsid w:val="00CA3D5B"/>
    <w:rsid w:val="00CB13FE"/>
    <w:rsid w:val="00CB70D3"/>
    <w:rsid w:val="00CC7DAD"/>
    <w:rsid w:val="00CD2C40"/>
    <w:rsid w:val="00CD3DA9"/>
    <w:rsid w:val="00CD5E14"/>
    <w:rsid w:val="00CE36A8"/>
    <w:rsid w:val="00CE73CA"/>
    <w:rsid w:val="00D001EB"/>
    <w:rsid w:val="00D02840"/>
    <w:rsid w:val="00D02AE3"/>
    <w:rsid w:val="00D074B7"/>
    <w:rsid w:val="00D1089A"/>
    <w:rsid w:val="00D11B60"/>
    <w:rsid w:val="00D16128"/>
    <w:rsid w:val="00D16664"/>
    <w:rsid w:val="00D21AFC"/>
    <w:rsid w:val="00D22F76"/>
    <w:rsid w:val="00D30A5E"/>
    <w:rsid w:val="00D30F91"/>
    <w:rsid w:val="00D3184C"/>
    <w:rsid w:val="00D50232"/>
    <w:rsid w:val="00D604C9"/>
    <w:rsid w:val="00D675E7"/>
    <w:rsid w:val="00D71D98"/>
    <w:rsid w:val="00D8372B"/>
    <w:rsid w:val="00D95179"/>
    <w:rsid w:val="00D96AF9"/>
    <w:rsid w:val="00DA339D"/>
    <w:rsid w:val="00DB6C84"/>
    <w:rsid w:val="00DB7CD6"/>
    <w:rsid w:val="00DC34C7"/>
    <w:rsid w:val="00DD48AA"/>
    <w:rsid w:val="00DD600A"/>
    <w:rsid w:val="00DE6EB2"/>
    <w:rsid w:val="00E0146A"/>
    <w:rsid w:val="00E157C5"/>
    <w:rsid w:val="00E15A44"/>
    <w:rsid w:val="00E20ED1"/>
    <w:rsid w:val="00E221CB"/>
    <w:rsid w:val="00E3768F"/>
    <w:rsid w:val="00E37E72"/>
    <w:rsid w:val="00E40ECB"/>
    <w:rsid w:val="00E47D52"/>
    <w:rsid w:val="00E51B5E"/>
    <w:rsid w:val="00E52423"/>
    <w:rsid w:val="00E643B8"/>
    <w:rsid w:val="00E647C2"/>
    <w:rsid w:val="00E725E9"/>
    <w:rsid w:val="00E75FF9"/>
    <w:rsid w:val="00E879C4"/>
    <w:rsid w:val="00E87F24"/>
    <w:rsid w:val="00E9095C"/>
    <w:rsid w:val="00E90F3C"/>
    <w:rsid w:val="00E91DB5"/>
    <w:rsid w:val="00E937F2"/>
    <w:rsid w:val="00EA17DB"/>
    <w:rsid w:val="00EC0421"/>
    <w:rsid w:val="00EC249F"/>
    <w:rsid w:val="00EC3993"/>
    <w:rsid w:val="00ED5DAC"/>
    <w:rsid w:val="00EF1B2C"/>
    <w:rsid w:val="00F035E7"/>
    <w:rsid w:val="00F10753"/>
    <w:rsid w:val="00F22936"/>
    <w:rsid w:val="00F24BF0"/>
    <w:rsid w:val="00F2574E"/>
    <w:rsid w:val="00F25F50"/>
    <w:rsid w:val="00F33973"/>
    <w:rsid w:val="00F3399C"/>
    <w:rsid w:val="00F41E7F"/>
    <w:rsid w:val="00F50C20"/>
    <w:rsid w:val="00F57B4A"/>
    <w:rsid w:val="00F658C4"/>
    <w:rsid w:val="00F65A97"/>
    <w:rsid w:val="00F70877"/>
    <w:rsid w:val="00F735C5"/>
    <w:rsid w:val="00F80A77"/>
    <w:rsid w:val="00F83206"/>
    <w:rsid w:val="00F83FA9"/>
    <w:rsid w:val="00F84EBC"/>
    <w:rsid w:val="00F8600D"/>
    <w:rsid w:val="00F94A3B"/>
    <w:rsid w:val="00FA08A0"/>
    <w:rsid w:val="00FA32E4"/>
    <w:rsid w:val="00FB45A3"/>
    <w:rsid w:val="00FB6274"/>
    <w:rsid w:val="00FB6DB1"/>
    <w:rsid w:val="00FC0FCB"/>
    <w:rsid w:val="00FC2709"/>
    <w:rsid w:val="00FC336D"/>
    <w:rsid w:val="00FD53BE"/>
    <w:rsid w:val="00FD5C9F"/>
    <w:rsid w:val="00FD6428"/>
    <w:rsid w:val="00FE3E4E"/>
    <w:rsid w:val="00FE4598"/>
    <w:rsid w:val="00FF265E"/>
    <w:rsid w:val="00FF27E5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1FA7B3"/>
  <w15:docId w15:val="{21EFDB3E-7631-480A-A0D5-5DEC94D98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10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E10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1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107C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A32E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FA3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A32E4"/>
    <w:rPr>
      <w:rFonts w:ascii="Calibri" w:eastAsia="Calibri" w:hAnsi="Calibri" w:cs="Times New Roman"/>
    </w:rPr>
  </w:style>
  <w:style w:type="paragraph" w:customStyle="1" w:styleId="Ustp">
    <w:name w:val="Ustęp"/>
    <w:basedOn w:val="Tekstpodstawowy"/>
    <w:qFormat/>
    <w:rsid w:val="00282BDB"/>
    <w:pPr>
      <w:numPr>
        <w:numId w:val="3"/>
      </w:numPr>
      <w:spacing w:before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customStyle="1" w:styleId="Punkt">
    <w:name w:val="Punkt"/>
    <w:basedOn w:val="Normalny"/>
    <w:qFormat/>
    <w:rsid w:val="00282BDB"/>
    <w:pPr>
      <w:numPr>
        <w:numId w:val="4"/>
      </w:numPr>
      <w:spacing w:before="120" w:after="120" w:line="24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82BD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82BDB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1B5E"/>
    <w:pPr>
      <w:ind w:left="720"/>
      <w:contextualSpacing/>
    </w:pPr>
  </w:style>
  <w:style w:type="paragraph" w:styleId="Poprawka">
    <w:name w:val="Revision"/>
    <w:hidden/>
    <w:uiPriority w:val="99"/>
    <w:semiHidden/>
    <w:rsid w:val="000502D4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09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09F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09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7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zory%20pism\zgoda%20na%20wyd&#322;u&#380;enie%20terminu%20dostarczenia%20dokument&#243;w%20niezb&#281;dnych%20do%20podpisania%20umowy%20-%201.2.1%20-%20ver.%2002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9468-9076-4967-A555-5365F0C5B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zgoda na wydłużenie terminu dostarczenia dokumentów niezbędnych do podpisania umowy - 1.2.1 - ver. 02</Template>
  <TotalTime>3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protokołu o komisyjnym zniszczeniu weksla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2.5.4- Zał. 1 Wzór listy sprawdzającej dotyczącej możliwości zniszczenia lub zwrotu beneficjentowi zabezpieczenia prawidłowej realizacji umowy</dc:title>
  <dc:creator>Anna Szymandera</dc:creator>
  <cp:keywords/>
  <dc:description/>
  <cp:lastModifiedBy>Melon Anna</cp:lastModifiedBy>
  <cp:revision>4</cp:revision>
  <cp:lastPrinted>2015-11-06T12:13:00Z</cp:lastPrinted>
  <dcterms:created xsi:type="dcterms:W3CDTF">2023-02-23T11:23:00Z</dcterms:created>
  <dcterms:modified xsi:type="dcterms:W3CDTF">2023-04-11T08:11:00Z</dcterms:modified>
</cp:coreProperties>
</file>